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85A52" w14:textId="77777777" w:rsidR="003903EC" w:rsidRDefault="003903EC" w:rsidP="00CC7BC6">
      <w:pPr>
        <w:pStyle w:val="Unittitle"/>
      </w:pPr>
      <w:r w:rsidRPr="00AA5C9B">
        <w:rPr>
          <w:bCs/>
        </w:rPr>
        <w:t>14</w:t>
      </w:r>
      <w:r>
        <w:rPr>
          <w:bCs/>
        </w:rPr>
        <w:t>: Tools, equipment and materials</w:t>
      </w:r>
    </w:p>
    <w:p w14:paraId="36ADC0E0" w14:textId="77777777" w:rsidR="003903EC" w:rsidRPr="00692A45" w:rsidRDefault="003903EC" w:rsidP="00A12DED">
      <w:pPr>
        <w:pStyle w:val="Heading1"/>
      </w:pPr>
      <w:r w:rsidRPr="00692A45">
        <w:t xml:space="preserve">Worksheet </w:t>
      </w:r>
      <w:r>
        <w:t>3</w:t>
      </w:r>
      <w:r w:rsidRPr="00692A45">
        <w:t xml:space="preserve">: </w:t>
      </w:r>
      <w:r>
        <w:t xml:space="preserve">Changing a drill bit </w:t>
      </w:r>
      <w:r w:rsidRPr="00692A45">
        <w:t>(</w:t>
      </w:r>
      <w:r>
        <w:t>tutor</w:t>
      </w:r>
      <w:r w:rsidRPr="00692A45">
        <w:t>)</w:t>
      </w:r>
    </w:p>
    <w:p w14:paraId="42CD16FC" w14:textId="77777777" w:rsidR="003903EC" w:rsidRDefault="003903EC" w:rsidP="00C5104F"/>
    <w:p w14:paraId="50F79192" w14:textId="77777777" w:rsidR="003903EC" w:rsidRDefault="003903EC" w:rsidP="00C5104F">
      <w:r>
        <w:t>Label the following five steps in the correct order from 1 to 5 to explain how to change a drill bit safely.</w:t>
      </w:r>
    </w:p>
    <w:p w14:paraId="44986794" w14:textId="77777777" w:rsidR="003903EC" w:rsidRDefault="003903EC" w:rsidP="00C5104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670"/>
      </w:tblGrid>
      <w:tr w:rsidR="003903EC" w14:paraId="5B90CA2F" w14:textId="77777777" w:rsidTr="004C1274">
        <w:tc>
          <w:tcPr>
            <w:tcW w:w="1838" w:type="dxa"/>
          </w:tcPr>
          <w:p w14:paraId="25CA74EE" w14:textId="77777777" w:rsidR="003903EC" w:rsidRPr="00885897" w:rsidRDefault="003903EC" w:rsidP="00C5104F">
            <w:pPr>
              <w:rPr>
                <w:b/>
                <w:bCs/>
              </w:rPr>
            </w:pPr>
            <w:r w:rsidRPr="00885897">
              <w:rPr>
                <w:b/>
                <w:bCs/>
              </w:rPr>
              <w:t>Step</w:t>
            </w:r>
          </w:p>
        </w:tc>
        <w:tc>
          <w:tcPr>
            <w:tcW w:w="7670" w:type="dxa"/>
          </w:tcPr>
          <w:p w14:paraId="62F491F8" w14:textId="77777777" w:rsidR="003903EC" w:rsidRPr="00885897" w:rsidRDefault="003903EC" w:rsidP="00C5104F">
            <w:pPr>
              <w:rPr>
                <w:b/>
                <w:bCs/>
              </w:rPr>
            </w:pPr>
            <w:r w:rsidRPr="00885897">
              <w:rPr>
                <w:b/>
                <w:bCs/>
              </w:rPr>
              <w:t>Process</w:t>
            </w:r>
          </w:p>
        </w:tc>
      </w:tr>
      <w:tr w:rsidR="003903EC" w14:paraId="4FC06E2B" w14:textId="77777777" w:rsidTr="004C1274">
        <w:tc>
          <w:tcPr>
            <w:tcW w:w="1838" w:type="dxa"/>
          </w:tcPr>
          <w:p w14:paraId="5CA946E9" w14:textId="77777777" w:rsidR="003903EC" w:rsidRPr="00695A4F" w:rsidRDefault="003903EC" w:rsidP="00C5104F">
            <w:pPr>
              <w:rPr>
                <w:b/>
                <w:bCs/>
                <w:color w:val="FF0000"/>
              </w:rPr>
            </w:pPr>
            <w:r w:rsidRPr="00695A4F">
              <w:rPr>
                <w:b/>
                <w:bCs/>
                <w:color w:val="FF0000"/>
              </w:rPr>
              <w:t>4</w:t>
            </w:r>
          </w:p>
        </w:tc>
        <w:tc>
          <w:tcPr>
            <w:tcW w:w="7670" w:type="dxa"/>
          </w:tcPr>
          <w:p w14:paraId="651250AD" w14:textId="77777777" w:rsidR="003903EC" w:rsidRPr="006D61DE" w:rsidRDefault="003903EC" w:rsidP="006D61DE">
            <w:pPr>
              <w:kinsoku w:val="0"/>
              <w:overflowPunct w:val="0"/>
              <w:spacing w:line="480" w:lineRule="exact"/>
              <w:contextualSpacing/>
              <w:textAlignment w:val="baseline"/>
              <w:rPr>
                <w:rFonts w:eastAsia="Times New Roman" w:cs="Arial"/>
                <w:szCs w:val="22"/>
                <w:lang w:eastAsia="en-GB"/>
              </w:rPr>
            </w:pP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Reinstate power/battery.</w:t>
            </w:r>
          </w:p>
          <w:p w14:paraId="0AADFC9B" w14:textId="77777777" w:rsidR="003903EC" w:rsidRPr="006D61DE" w:rsidRDefault="003903EC" w:rsidP="00C5104F">
            <w:pPr>
              <w:rPr>
                <w:rFonts w:cs="Arial"/>
                <w:szCs w:val="22"/>
              </w:rPr>
            </w:pPr>
          </w:p>
        </w:tc>
      </w:tr>
      <w:tr w:rsidR="003903EC" w14:paraId="1FB5349A" w14:textId="77777777" w:rsidTr="004C1274">
        <w:tc>
          <w:tcPr>
            <w:tcW w:w="1838" w:type="dxa"/>
          </w:tcPr>
          <w:p w14:paraId="244F59BD" w14:textId="77777777" w:rsidR="003903EC" w:rsidRPr="00695A4F" w:rsidRDefault="003903EC" w:rsidP="00C5104F">
            <w:pPr>
              <w:rPr>
                <w:b/>
                <w:bCs/>
                <w:color w:val="FF0000"/>
              </w:rPr>
            </w:pPr>
            <w:r w:rsidRPr="00695A4F">
              <w:rPr>
                <w:b/>
                <w:bCs/>
                <w:color w:val="FF0000"/>
              </w:rPr>
              <w:t>2</w:t>
            </w:r>
          </w:p>
        </w:tc>
        <w:tc>
          <w:tcPr>
            <w:tcW w:w="7670" w:type="dxa"/>
          </w:tcPr>
          <w:p w14:paraId="133273A4" w14:textId="77777777" w:rsidR="003903EC" w:rsidRPr="006D61DE" w:rsidRDefault="003903EC" w:rsidP="006D61DE">
            <w:pPr>
              <w:kinsoku w:val="0"/>
              <w:overflowPunct w:val="0"/>
              <w:spacing w:line="480" w:lineRule="exact"/>
              <w:contextualSpacing/>
              <w:textAlignment w:val="baseline"/>
              <w:rPr>
                <w:rFonts w:eastAsia="Times New Roman" w:cs="Arial"/>
                <w:szCs w:val="22"/>
                <w:lang w:eastAsia="en-GB"/>
              </w:rPr>
            </w:pP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Ensure that the drill bit is not hot to the touch as this could cause a burn.</w:t>
            </w:r>
          </w:p>
          <w:p w14:paraId="118B151A" w14:textId="77777777" w:rsidR="003903EC" w:rsidRPr="006D61DE" w:rsidRDefault="003903EC" w:rsidP="00C5104F">
            <w:pPr>
              <w:rPr>
                <w:rFonts w:cs="Arial"/>
                <w:szCs w:val="22"/>
              </w:rPr>
            </w:pPr>
          </w:p>
        </w:tc>
      </w:tr>
      <w:tr w:rsidR="003903EC" w14:paraId="6A7AD12B" w14:textId="77777777" w:rsidTr="004C1274">
        <w:tc>
          <w:tcPr>
            <w:tcW w:w="1838" w:type="dxa"/>
          </w:tcPr>
          <w:p w14:paraId="05AFCD98" w14:textId="77777777" w:rsidR="003903EC" w:rsidRPr="00695A4F" w:rsidRDefault="003903EC" w:rsidP="00C5104F">
            <w:pPr>
              <w:rPr>
                <w:b/>
                <w:bCs/>
                <w:color w:val="FF0000"/>
              </w:rPr>
            </w:pPr>
            <w:r w:rsidRPr="00695A4F">
              <w:rPr>
                <w:b/>
                <w:bCs/>
                <w:color w:val="FF0000"/>
              </w:rPr>
              <w:t>1</w:t>
            </w:r>
          </w:p>
        </w:tc>
        <w:tc>
          <w:tcPr>
            <w:tcW w:w="7670" w:type="dxa"/>
          </w:tcPr>
          <w:p w14:paraId="446EE4EF" w14:textId="77777777" w:rsidR="003903EC" w:rsidRPr="006D61DE" w:rsidRDefault="003903EC" w:rsidP="006D61DE">
            <w:pPr>
              <w:kinsoku w:val="0"/>
              <w:overflowPunct w:val="0"/>
              <w:spacing w:line="480" w:lineRule="exact"/>
              <w:contextualSpacing/>
              <w:textAlignment w:val="baseline"/>
              <w:rPr>
                <w:rFonts w:eastAsia="Times New Roman" w:cs="Arial"/>
                <w:szCs w:val="22"/>
                <w:lang w:eastAsia="en-GB"/>
              </w:rPr>
            </w:pP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Remove drill from the power supply/remove battery to ensure the drill doesn’t operate when changing the bit.</w:t>
            </w:r>
          </w:p>
          <w:p w14:paraId="6D517ED0" w14:textId="77777777" w:rsidR="003903EC" w:rsidRPr="006D61DE" w:rsidRDefault="003903EC" w:rsidP="00C5104F">
            <w:pPr>
              <w:rPr>
                <w:rFonts w:cs="Arial"/>
                <w:szCs w:val="22"/>
              </w:rPr>
            </w:pPr>
          </w:p>
        </w:tc>
      </w:tr>
      <w:tr w:rsidR="003903EC" w14:paraId="3D2B9633" w14:textId="77777777" w:rsidTr="004C1274">
        <w:tc>
          <w:tcPr>
            <w:tcW w:w="1838" w:type="dxa"/>
          </w:tcPr>
          <w:p w14:paraId="04B75623" w14:textId="77777777" w:rsidR="003903EC" w:rsidRPr="00695A4F" w:rsidRDefault="003903EC" w:rsidP="00C5104F">
            <w:pPr>
              <w:rPr>
                <w:b/>
                <w:bCs/>
                <w:color w:val="FF0000"/>
              </w:rPr>
            </w:pPr>
            <w:r w:rsidRPr="00695A4F">
              <w:rPr>
                <w:b/>
                <w:bCs/>
                <w:color w:val="FF0000"/>
              </w:rPr>
              <w:t>3</w:t>
            </w:r>
          </w:p>
        </w:tc>
        <w:tc>
          <w:tcPr>
            <w:tcW w:w="7670" w:type="dxa"/>
          </w:tcPr>
          <w:p w14:paraId="08702554" w14:textId="77777777" w:rsidR="003903EC" w:rsidRPr="006D61DE" w:rsidRDefault="003903EC" w:rsidP="006D61DE">
            <w:pPr>
              <w:kinsoku w:val="0"/>
              <w:overflowPunct w:val="0"/>
              <w:spacing w:line="480" w:lineRule="exact"/>
              <w:contextualSpacing/>
              <w:textAlignment w:val="baseline"/>
              <w:rPr>
                <w:rFonts w:eastAsia="Times New Roman" w:cs="Arial"/>
                <w:szCs w:val="22"/>
                <w:lang w:eastAsia="en-GB"/>
              </w:rPr>
            </w:pPr>
            <w:r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W</w:t>
            </w: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earing gloves</w:t>
            </w:r>
            <w:r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,</w:t>
            </w: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 xml:space="preserve"> remove </w:t>
            </w:r>
            <w:r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 xml:space="preserve">the </w:t>
            </w: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old bit and replace with the new bit</w:t>
            </w:r>
            <w:r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 xml:space="preserve">, </w:t>
            </w: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ensuring that it is tightened/inserted correctly.</w:t>
            </w:r>
          </w:p>
          <w:p w14:paraId="5154CC39" w14:textId="77777777" w:rsidR="003903EC" w:rsidRPr="006D61DE" w:rsidRDefault="003903EC" w:rsidP="00C5104F">
            <w:pPr>
              <w:rPr>
                <w:rFonts w:cs="Arial"/>
                <w:szCs w:val="22"/>
              </w:rPr>
            </w:pPr>
          </w:p>
        </w:tc>
      </w:tr>
      <w:tr w:rsidR="003903EC" w14:paraId="04A3B6A3" w14:textId="77777777" w:rsidTr="004C1274">
        <w:tc>
          <w:tcPr>
            <w:tcW w:w="1838" w:type="dxa"/>
          </w:tcPr>
          <w:p w14:paraId="4C2E0728" w14:textId="77777777" w:rsidR="003903EC" w:rsidRPr="00695A4F" w:rsidRDefault="003903EC" w:rsidP="00C5104F">
            <w:pPr>
              <w:rPr>
                <w:b/>
                <w:bCs/>
                <w:color w:val="FF0000"/>
              </w:rPr>
            </w:pPr>
            <w:r w:rsidRPr="00695A4F">
              <w:rPr>
                <w:b/>
                <w:bCs/>
                <w:color w:val="FF0000"/>
              </w:rPr>
              <w:t>5</w:t>
            </w:r>
          </w:p>
        </w:tc>
        <w:tc>
          <w:tcPr>
            <w:tcW w:w="7670" w:type="dxa"/>
          </w:tcPr>
          <w:p w14:paraId="1CD56133" w14:textId="77777777" w:rsidR="003903EC" w:rsidRPr="006D61DE" w:rsidRDefault="003903EC" w:rsidP="006D61DE">
            <w:pPr>
              <w:kinsoku w:val="0"/>
              <w:overflowPunct w:val="0"/>
              <w:spacing w:line="480" w:lineRule="exact"/>
              <w:contextualSpacing/>
              <w:textAlignment w:val="baseline"/>
              <w:rPr>
                <w:rFonts w:eastAsia="Times New Roman" w:cs="Arial"/>
                <w:szCs w:val="22"/>
                <w:lang w:eastAsia="en-GB"/>
              </w:rPr>
            </w:pP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Safely use drill.</w:t>
            </w:r>
          </w:p>
          <w:p w14:paraId="40FEA8EF" w14:textId="77777777" w:rsidR="003903EC" w:rsidRPr="006D61DE" w:rsidRDefault="003903EC" w:rsidP="00C5104F">
            <w:pPr>
              <w:rPr>
                <w:rFonts w:cs="Arial"/>
                <w:szCs w:val="22"/>
              </w:rPr>
            </w:pPr>
          </w:p>
        </w:tc>
      </w:tr>
    </w:tbl>
    <w:p w14:paraId="17A24E94" w14:textId="77777777" w:rsidR="003903EC" w:rsidRDefault="003903EC" w:rsidP="00C5104F"/>
    <w:p w14:paraId="0661897D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A62D2" w14:textId="77777777" w:rsidR="001212AE" w:rsidRDefault="001212AE">
      <w:pPr>
        <w:spacing w:before="0" w:after="0"/>
      </w:pPr>
      <w:r>
        <w:separator/>
      </w:r>
    </w:p>
  </w:endnote>
  <w:endnote w:type="continuationSeparator" w:id="0">
    <w:p w14:paraId="21EFAA23" w14:textId="77777777" w:rsidR="001212AE" w:rsidRDefault="001212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E03B3" w14:textId="77777777" w:rsidR="00737123" w:rsidRDefault="007371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977C4" w14:textId="68E29345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09D2453" wp14:editId="1D6B6EAA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737123">
      <w:t xml:space="preserve">         </w:t>
    </w:r>
    <w:r w:rsidR="00EB5FEE" w:rsidRPr="00EB5FEE">
      <w:t>© City &amp; Guilds Limited</w:t>
    </w:r>
    <w:r w:rsidR="00737123" w:rsidRPr="00737123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B3527" w14:textId="77777777" w:rsidR="00737123" w:rsidRDefault="007371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9556D" w14:textId="77777777" w:rsidR="001212AE" w:rsidRDefault="001212AE">
      <w:pPr>
        <w:spacing w:before="0" w:after="0"/>
      </w:pPr>
      <w:r>
        <w:separator/>
      </w:r>
    </w:p>
  </w:footnote>
  <w:footnote w:type="continuationSeparator" w:id="0">
    <w:p w14:paraId="7E081B8E" w14:textId="77777777" w:rsidR="001212AE" w:rsidRDefault="001212A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3D7B0" w14:textId="77777777" w:rsidR="00737123" w:rsidRDefault="007371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120B7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29CC3D3" wp14:editId="03116F57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2090DB0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EE90F7B" wp14:editId="5E03C85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7F6F4B0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3B22D" w14:textId="77777777" w:rsidR="00737123" w:rsidRDefault="007371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2537796">
    <w:abstractNumId w:val="4"/>
  </w:num>
  <w:num w:numId="2" w16cid:durableId="520778670">
    <w:abstractNumId w:val="14"/>
  </w:num>
  <w:num w:numId="3" w16cid:durableId="509415883">
    <w:abstractNumId w:val="21"/>
  </w:num>
  <w:num w:numId="4" w16cid:durableId="717247454">
    <w:abstractNumId w:val="16"/>
  </w:num>
  <w:num w:numId="5" w16cid:durableId="571351455">
    <w:abstractNumId w:val="7"/>
  </w:num>
  <w:num w:numId="6" w16cid:durableId="1286615155">
    <w:abstractNumId w:val="15"/>
  </w:num>
  <w:num w:numId="7" w16cid:durableId="52434401">
    <w:abstractNumId w:val="7"/>
  </w:num>
  <w:num w:numId="8" w16cid:durableId="1156189931">
    <w:abstractNumId w:val="1"/>
  </w:num>
  <w:num w:numId="9" w16cid:durableId="865755540">
    <w:abstractNumId w:val="7"/>
    <w:lvlOverride w:ilvl="0">
      <w:startOverride w:val="1"/>
    </w:lvlOverride>
  </w:num>
  <w:num w:numId="10" w16cid:durableId="2033532320">
    <w:abstractNumId w:val="17"/>
  </w:num>
  <w:num w:numId="11" w16cid:durableId="44450332">
    <w:abstractNumId w:val="13"/>
  </w:num>
  <w:num w:numId="12" w16cid:durableId="1460296249">
    <w:abstractNumId w:val="5"/>
  </w:num>
  <w:num w:numId="13" w16cid:durableId="1896429617">
    <w:abstractNumId w:val="12"/>
  </w:num>
  <w:num w:numId="14" w16cid:durableId="1166363864">
    <w:abstractNumId w:val="18"/>
  </w:num>
  <w:num w:numId="15" w16cid:durableId="653145139">
    <w:abstractNumId w:val="10"/>
  </w:num>
  <w:num w:numId="16" w16cid:durableId="1295789843">
    <w:abstractNumId w:val="6"/>
  </w:num>
  <w:num w:numId="17" w16cid:durableId="1384140669">
    <w:abstractNumId w:val="23"/>
  </w:num>
  <w:num w:numId="18" w16cid:durableId="1941989405">
    <w:abstractNumId w:val="24"/>
  </w:num>
  <w:num w:numId="19" w16cid:durableId="1820613373">
    <w:abstractNumId w:val="3"/>
  </w:num>
  <w:num w:numId="20" w16cid:durableId="1739552377">
    <w:abstractNumId w:val="2"/>
  </w:num>
  <w:num w:numId="21" w16cid:durableId="1402168586">
    <w:abstractNumId w:val="8"/>
  </w:num>
  <w:num w:numId="22" w16cid:durableId="449007506">
    <w:abstractNumId w:val="8"/>
    <w:lvlOverride w:ilvl="0">
      <w:startOverride w:val="1"/>
    </w:lvlOverride>
  </w:num>
  <w:num w:numId="23" w16cid:durableId="394090068">
    <w:abstractNumId w:val="22"/>
  </w:num>
  <w:num w:numId="24" w16cid:durableId="331493393">
    <w:abstractNumId w:val="8"/>
    <w:lvlOverride w:ilvl="0">
      <w:startOverride w:val="1"/>
    </w:lvlOverride>
  </w:num>
  <w:num w:numId="25" w16cid:durableId="1869751973">
    <w:abstractNumId w:val="8"/>
    <w:lvlOverride w:ilvl="0">
      <w:startOverride w:val="1"/>
    </w:lvlOverride>
  </w:num>
  <w:num w:numId="26" w16cid:durableId="1162160274">
    <w:abstractNumId w:val="9"/>
  </w:num>
  <w:num w:numId="27" w16cid:durableId="380132957">
    <w:abstractNumId w:val="19"/>
  </w:num>
  <w:num w:numId="28" w16cid:durableId="1677150102">
    <w:abstractNumId w:val="8"/>
    <w:lvlOverride w:ilvl="0">
      <w:startOverride w:val="1"/>
    </w:lvlOverride>
  </w:num>
  <w:num w:numId="29" w16cid:durableId="97217316">
    <w:abstractNumId w:val="20"/>
  </w:num>
  <w:num w:numId="30" w16cid:durableId="957953874">
    <w:abstractNumId w:val="8"/>
  </w:num>
  <w:num w:numId="31" w16cid:durableId="343477468">
    <w:abstractNumId w:val="8"/>
    <w:lvlOverride w:ilvl="0">
      <w:startOverride w:val="1"/>
    </w:lvlOverride>
  </w:num>
  <w:num w:numId="32" w16cid:durableId="1240554822">
    <w:abstractNumId w:val="8"/>
    <w:lvlOverride w:ilvl="0">
      <w:startOverride w:val="1"/>
    </w:lvlOverride>
  </w:num>
  <w:num w:numId="33" w16cid:durableId="1044524658">
    <w:abstractNumId w:val="0"/>
  </w:num>
  <w:num w:numId="34" w16cid:durableId="17025879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3EC"/>
    <w:rsid w:val="000033BD"/>
    <w:rsid w:val="00010394"/>
    <w:rsid w:val="0006059A"/>
    <w:rsid w:val="00082C62"/>
    <w:rsid w:val="000B231F"/>
    <w:rsid w:val="000E194B"/>
    <w:rsid w:val="00110217"/>
    <w:rsid w:val="001212AE"/>
    <w:rsid w:val="00152AC3"/>
    <w:rsid w:val="00156AF3"/>
    <w:rsid w:val="0019491D"/>
    <w:rsid w:val="001F74AD"/>
    <w:rsid w:val="00290326"/>
    <w:rsid w:val="002D07A8"/>
    <w:rsid w:val="003127FD"/>
    <w:rsid w:val="003405EA"/>
    <w:rsid w:val="003903EC"/>
    <w:rsid w:val="003B1E21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37123"/>
    <w:rsid w:val="00797FA7"/>
    <w:rsid w:val="007F2A40"/>
    <w:rsid w:val="008C1F1C"/>
    <w:rsid w:val="009658BE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CF14E7"/>
    <w:rsid w:val="00D073BC"/>
    <w:rsid w:val="00D56B82"/>
    <w:rsid w:val="00DA2485"/>
    <w:rsid w:val="00DE29A8"/>
    <w:rsid w:val="00EB5FEE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EA6100"/>
  <w15:docId w15:val="{A25B65AF-56E1-495D-9F4C-420468981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3903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EB5FE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6DE71F-169A-40FC-A9BC-F6D6BC8F9A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D00B41-8F29-4231-A003-8C0430BD50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99260E-D48C-47AA-8C3E-1FEC12FF269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C:\Users\Natalie\Dropbox (Just Content)\JC SERVER\PROJECTS (Live)\CITY &amp; GUILDS\Nat\Units 13 and 14 Templating work\New BSE Templates with New Logos\ST BLANK WS Tutor BSE.dotx</Template>
  <TotalTime>0</TotalTime>
  <Pages>1</Pages>
  <Words>28</Words>
  <Characters>541</Characters>
  <Application>Microsoft Office Word</Application>
  <DocSecurity>0</DocSecurity>
  <Lines>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Aidan Gill</cp:lastModifiedBy>
  <cp:revision>3</cp:revision>
  <cp:lastPrinted>2013-05-15T12:05:00Z</cp:lastPrinted>
  <dcterms:created xsi:type="dcterms:W3CDTF">2025-11-17T21:31:00Z</dcterms:created>
  <dcterms:modified xsi:type="dcterms:W3CDTF">2025-11-20T15:38:00Z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